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189BB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RAYNOLD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F3DA7A0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B544CB0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0ED22D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A20B2C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66937684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4236967F" w14:textId="77777777" w:rsidR="008D2F2B" w:rsidRPr="00065994" w:rsidRDefault="008D2F2B" w:rsidP="008D2F2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338593B" w14:textId="77777777" w:rsidR="008D2F2B" w:rsidRDefault="008D2F2B" w:rsidP="008D2F2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3C41721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4B84000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7C393C" w14:textId="77777777" w:rsidR="008D2F2B" w:rsidRDefault="008D2F2B" w:rsidP="008D2F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656439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645B" w14:textId="77777777" w:rsidR="008D2F2B" w:rsidRDefault="008D2F2B" w:rsidP="009139A6">
      <w:r>
        <w:separator/>
      </w:r>
    </w:p>
  </w:endnote>
  <w:endnote w:type="continuationSeparator" w:id="0">
    <w:p w14:paraId="6C36D123" w14:textId="77777777" w:rsidR="008D2F2B" w:rsidRDefault="008D2F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70F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E9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9F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FAF0" w14:textId="77777777" w:rsidR="008D2F2B" w:rsidRDefault="008D2F2B" w:rsidP="009139A6">
      <w:r>
        <w:separator/>
      </w:r>
    </w:p>
  </w:footnote>
  <w:footnote w:type="continuationSeparator" w:id="0">
    <w:p w14:paraId="6F0DBD0B" w14:textId="77777777" w:rsidR="008D2F2B" w:rsidRDefault="008D2F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1B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BA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80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F2B"/>
    <w:rsid w:val="000666E0"/>
    <w:rsid w:val="002510B7"/>
    <w:rsid w:val="005C130B"/>
    <w:rsid w:val="00826F5C"/>
    <w:rsid w:val="008D2F2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34935"/>
  <w15:chartTrackingRefBased/>
  <w15:docId w15:val="{E85529DE-3EC6-4112-B120-D17CC025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2024-02-22T07:53:00Z</dcterms:created>
  <dcterms:modified xsi:type="dcterms:W3CDTF">2024-02-22T07:53:00Z</dcterms:modified>
</cp:coreProperties>
</file>